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283C6" w14:textId="77777777" w:rsidR="00A7252F" w:rsidRDefault="00A7252F" w:rsidP="00A72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HOLME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460851" w14:textId="77777777" w:rsidR="00A7252F" w:rsidRDefault="00A7252F" w:rsidP="00A72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Layton, North Riding of Yorkshire. Yeoman.</w:t>
      </w:r>
    </w:p>
    <w:p w14:paraId="6AB9C68B" w14:textId="77777777" w:rsidR="00A7252F" w:rsidRDefault="00A7252F" w:rsidP="00A7252F">
      <w:pPr>
        <w:rPr>
          <w:rFonts w:ascii="Times New Roman" w:hAnsi="Times New Roman" w:cs="Times New Roman"/>
        </w:rPr>
      </w:pPr>
    </w:p>
    <w:p w14:paraId="7402A865" w14:textId="77777777" w:rsidR="00A7252F" w:rsidRDefault="00A7252F" w:rsidP="00A7252F">
      <w:pPr>
        <w:rPr>
          <w:rFonts w:ascii="Times New Roman" w:hAnsi="Times New Roman" w:cs="Times New Roman"/>
        </w:rPr>
      </w:pPr>
    </w:p>
    <w:p w14:paraId="25032C18" w14:textId="77777777" w:rsidR="00A7252F" w:rsidRDefault="00A7252F" w:rsidP="00A72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Spence(q.v.) brought a plaint of debt against him and Adam Cotes(q.v.).</w:t>
      </w:r>
    </w:p>
    <w:p w14:paraId="05BF62DF" w14:textId="77777777" w:rsidR="00A7252F" w:rsidRDefault="00A7252F" w:rsidP="00A72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A40C9CC" w14:textId="77777777" w:rsidR="00A7252F" w:rsidRDefault="00A7252F" w:rsidP="00A7252F">
      <w:pPr>
        <w:rPr>
          <w:rFonts w:ascii="Times New Roman" w:hAnsi="Times New Roman" w:cs="Times New Roman"/>
        </w:rPr>
      </w:pPr>
    </w:p>
    <w:p w14:paraId="428A6735" w14:textId="77777777" w:rsidR="00A7252F" w:rsidRDefault="00A7252F" w:rsidP="00A7252F">
      <w:pPr>
        <w:rPr>
          <w:rFonts w:ascii="Times New Roman" w:hAnsi="Times New Roman" w:cs="Times New Roman"/>
        </w:rPr>
      </w:pPr>
    </w:p>
    <w:p w14:paraId="52A63CC3" w14:textId="77777777" w:rsidR="00A7252F" w:rsidRDefault="00A7252F" w:rsidP="00A72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3F548AB0" w14:textId="77777777" w:rsidR="006B2F86" w:rsidRPr="00E71FC3" w:rsidRDefault="00A7252F" w:rsidP="00E71FC3">
      <w:pPr>
        <w:pStyle w:val="NoSpacing"/>
      </w:pPr>
      <w:bookmarkStart w:id="0" w:name="_GoBack"/>
      <w:bookmarkEnd w:id="0"/>
    </w:p>
    <w:sectPr w:rsidR="006B2F86" w:rsidRPr="00E71FC3" w:rsidSect="00A7252F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6FC0C" w14:textId="77777777" w:rsidR="00A7252F" w:rsidRDefault="00A7252F" w:rsidP="00E71FC3">
      <w:r>
        <w:separator/>
      </w:r>
    </w:p>
  </w:endnote>
  <w:endnote w:type="continuationSeparator" w:id="0">
    <w:p w14:paraId="653AE2A3" w14:textId="77777777" w:rsidR="00A7252F" w:rsidRDefault="00A7252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42F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95BEE" w14:textId="77777777" w:rsidR="00A7252F" w:rsidRDefault="00A7252F" w:rsidP="00E71FC3">
      <w:r>
        <w:separator/>
      </w:r>
    </w:p>
  </w:footnote>
  <w:footnote w:type="continuationSeparator" w:id="0">
    <w:p w14:paraId="7EC55AE6" w14:textId="77777777" w:rsidR="00A7252F" w:rsidRDefault="00A7252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52F"/>
    <w:rsid w:val="001A7C09"/>
    <w:rsid w:val="00577BD5"/>
    <w:rsid w:val="00656CBA"/>
    <w:rsid w:val="006A1F77"/>
    <w:rsid w:val="00733BE7"/>
    <w:rsid w:val="00A7252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9010"/>
  <w15:chartTrackingRefBased/>
  <w15:docId w15:val="{AFBF8AFE-737B-4F20-BC45-69F0A3B8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52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25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2019-01-24T20:41:00Z</dcterms:created>
  <dcterms:modified xsi:type="dcterms:W3CDTF">2019-01-24T20:42:00Z</dcterms:modified>
</cp:coreProperties>
</file>